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933" w:rsidRPr="00BF791A" w:rsidRDefault="00A20933" w:rsidP="00A20933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6654A">
        <w:rPr>
          <w:rFonts w:ascii="Arial" w:hAnsi="Arial" w:cs="Arial"/>
          <w:b/>
          <w:caps/>
          <w:sz w:val="28"/>
          <w:szCs w:val="28"/>
        </w:rPr>
        <w:t>1492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A20933" w:rsidRPr="00BF791A" w:rsidTr="00926090">
        <w:tc>
          <w:tcPr>
            <w:tcW w:w="1030" w:type="dxa"/>
          </w:tcPr>
          <w:p w:rsidR="00A20933" w:rsidRPr="00BF791A" w:rsidRDefault="00A20933" w:rsidP="0092609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A20933" w:rsidRPr="00BF791A" w:rsidRDefault="0017419A" w:rsidP="0092609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ao Atleta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Paralímpico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Antônio Leme, 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Tó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pela conquista da medalha de ouro nos Jogos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Paralímpicos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do Rio de Janeiro/2016, disputando na classe BC3 da Bocha. </w:t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A20933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DF559B" w:rsidRPr="00DF559B">
        <w:rPr>
          <w:rFonts w:ascii="Arial" w:hAnsi="Arial" w:cs="Arial"/>
        </w:rPr>
        <w:t xml:space="preserve">Moção Congratulatória ao Atleta </w:t>
      </w:r>
      <w:proofErr w:type="spellStart"/>
      <w:r w:rsidR="00DF559B" w:rsidRPr="00DF559B">
        <w:rPr>
          <w:rFonts w:ascii="Arial" w:hAnsi="Arial" w:cs="Arial"/>
        </w:rPr>
        <w:t>Paralímpico</w:t>
      </w:r>
      <w:proofErr w:type="spellEnd"/>
      <w:r w:rsidR="00DF559B" w:rsidRPr="00DF559B">
        <w:rPr>
          <w:rFonts w:ascii="Arial" w:hAnsi="Arial" w:cs="Arial"/>
        </w:rPr>
        <w:t xml:space="preserve"> Antônio Leme, o </w:t>
      </w:r>
      <w:proofErr w:type="spellStart"/>
      <w:r w:rsidR="00DF559B" w:rsidRPr="00DF559B">
        <w:rPr>
          <w:rFonts w:ascii="Arial" w:hAnsi="Arial" w:cs="Arial"/>
        </w:rPr>
        <w:t>Tó</w:t>
      </w:r>
      <w:proofErr w:type="spellEnd"/>
      <w:r w:rsidR="00DF559B" w:rsidRPr="00DF559B">
        <w:rPr>
          <w:rFonts w:ascii="Arial" w:hAnsi="Arial" w:cs="Arial"/>
        </w:rPr>
        <w:t xml:space="preserve">, pela conquista da medalha de ouro nos Jogos </w:t>
      </w:r>
      <w:proofErr w:type="spellStart"/>
      <w:r w:rsidR="00DF559B" w:rsidRPr="00DF559B">
        <w:rPr>
          <w:rFonts w:ascii="Arial" w:hAnsi="Arial" w:cs="Arial"/>
        </w:rPr>
        <w:t>Paralímpicos</w:t>
      </w:r>
      <w:proofErr w:type="spellEnd"/>
      <w:r w:rsidR="00DF559B" w:rsidRPr="00DF559B">
        <w:rPr>
          <w:rFonts w:ascii="Arial" w:hAnsi="Arial" w:cs="Arial"/>
        </w:rPr>
        <w:t xml:space="preserve"> do Rio de Janeiro/2016, disputando na classe BC3 da Bocha.</w:t>
      </w:r>
    </w:p>
    <w:p w:rsidR="00DF559B" w:rsidRPr="00DF559B" w:rsidRDefault="00DF559B" w:rsidP="00DF559B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Pr="00DF559B">
        <w:rPr>
          <w:rFonts w:ascii="Arial" w:hAnsi="Arial" w:cs="Arial"/>
        </w:rPr>
        <w:t>o dia 12 de setembro deste ano</w:t>
      </w:r>
      <w:r>
        <w:rPr>
          <w:rFonts w:ascii="Arial" w:hAnsi="Arial" w:cs="Arial"/>
        </w:rPr>
        <w:t xml:space="preserve"> o Brasil ganhou uma medalha inédita desde a implantação desta categoria nos Jogos de 1984, através do seu ilustre cidadão </w:t>
      </w:r>
      <w:proofErr w:type="spellStart"/>
      <w:r>
        <w:rPr>
          <w:rFonts w:ascii="Arial" w:hAnsi="Arial" w:cs="Arial"/>
        </w:rPr>
        <w:t>Tó</w:t>
      </w:r>
      <w:proofErr w:type="spellEnd"/>
      <w:r>
        <w:rPr>
          <w:rFonts w:ascii="Arial" w:hAnsi="Arial" w:cs="Arial"/>
        </w:rPr>
        <w:t xml:space="preserve">. A alegria de </w:t>
      </w:r>
      <w:proofErr w:type="spellStart"/>
      <w:r>
        <w:rPr>
          <w:rFonts w:ascii="Arial" w:hAnsi="Arial" w:cs="Arial"/>
        </w:rPr>
        <w:t>Tó</w:t>
      </w:r>
      <w:proofErr w:type="spellEnd"/>
      <w:r>
        <w:rPr>
          <w:rFonts w:ascii="Arial" w:hAnsi="Arial" w:cs="Arial"/>
        </w:rPr>
        <w:t xml:space="preserve"> e de seu irmão Fernando pela conquista contagiou todos os brasileiros, emocionando todo o mundo olímpico. </w:t>
      </w:r>
    </w:p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A20933" w:rsidRPr="00BF791A" w:rsidRDefault="00A20933" w:rsidP="00A2093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DF559B">
        <w:rPr>
          <w:rFonts w:ascii="Arial" w:hAnsi="Arial" w:cs="Arial"/>
        </w:rPr>
        <w:t>21 de setembro de 2016.</w:t>
      </w:r>
    </w:p>
    <w:p w:rsidR="00A20933" w:rsidRDefault="00A20933" w:rsidP="00A20933">
      <w:pPr>
        <w:spacing w:line="360" w:lineRule="auto"/>
        <w:rPr>
          <w:rFonts w:ascii="Arial" w:hAnsi="Arial" w:cs="Arial"/>
        </w:rPr>
      </w:pPr>
    </w:p>
    <w:p w:rsidR="00DF559B" w:rsidRDefault="00DF559B" w:rsidP="00A20933">
      <w:pPr>
        <w:spacing w:line="360" w:lineRule="auto"/>
        <w:rPr>
          <w:rFonts w:ascii="Arial" w:hAnsi="Arial" w:cs="Arial"/>
        </w:rPr>
      </w:pPr>
    </w:p>
    <w:p w:rsidR="00DF559B" w:rsidRPr="00DF559B" w:rsidRDefault="00DF559B" w:rsidP="00DF559B">
      <w:pPr>
        <w:jc w:val="center"/>
        <w:rPr>
          <w:rFonts w:ascii="Arial" w:hAnsi="Arial"/>
          <w:b/>
        </w:rPr>
      </w:pPr>
      <w:r w:rsidRPr="00DF559B">
        <w:rPr>
          <w:rFonts w:ascii="Arial" w:hAnsi="Arial"/>
          <w:b/>
        </w:rPr>
        <w:t>EDG</w:t>
      </w:r>
      <w:bookmarkStart w:id="0" w:name="_GoBack"/>
      <w:bookmarkEnd w:id="0"/>
      <w:r w:rsidRPr="00DF559B">
        <w:rPr>
          <w:rFonts w:ascii="Arial" w:hAnsi="Arial"/>
          <w:b/>
        </w:rPr>
        <w:t>ARD SASAKI</w:t>
      </w:r>
    </w:p>
    <w:p w:rsidR="00DF559B" w:rsidRPr="00DF559B" w:rsidRDefault="00DF559B" w:rsidP="00DF559B">
      <w:pPr>
        <w:jc w:val="center"/>
        <w:rPr>
          <w:rFonts w:ascii="Arial" w:hAnsi="Arial"/>
        </w:rPr>
      </w:pPr>
      <w:r w:rsidRPr="00DF559B">
        <w:rPr>
          <w:rFonts w:ascii="Arial" w:hAnsi="Arial"/>
        </w:rPr>
        <w:t>Vereador - PSDC</w:t>
      </w:r>
    </w:p>
    <w:p w:rsidR="00DF559B" w:rsidRPr="002A7434" w:rsidRDefault="00DF559B" w:rsidP="00A20933">
      <w:pPr>
        <w:spacing w:line="360" w:lineRule="auto"/>
        <w:rPr>
          <w:rFonts w:ascii="Arial" w:hAnsi="Arial" w:cs="Arial"/>
        </w:rPr>
      </w:pPr>
    </w:p>
    <w:p w:rsidR="00127995" w:rsidRPr="00A20933" w:rsidRDefault="00127995" w:rsidP="00A20933"/>
    <w:sectPr w:rsidR="00127995" w:rsidRPr="00A20933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5B02" w:rsidRDefault="00155B02">
      <w:r>
        <w:separator/>
      </w:r>
    </w:p>
  </w:endnote>
  <w:endnote w:type="continuationSeparator" w:id="0">
    <w:p w:rsidR="00155B02" w:rsidRDefault="00155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5B02" w:rsidRDefault="00155B02">
      <w:r>
        <w:separator/>
      </w:r>
    </w:p>
  </w:footnote>
  <w:footnote w:type="continuationSeparator" w:id="0">
    <w:p w:rsidR="00155B02" w:rsidRDefault="00155B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101B10"/>
    <w:rsid w:val="00127995"/>
    <w:rsid w:val="0014591F"/>
    <w:rsid w:val="00155B02"/>
    <w:rsid w:val="00172E81"/>
    <w:rsid w:val="0017419A"/>
    <w:rsid w:val="00181CD2"/>
    <w:rsid w:val="001C53B8"/>
    <w:rsid w:val="001F13C3"/>
    <w:rsid w:val="00204ED7"/>
    <w:rsid w:val="00253C82"/>
    <w:rsid w:val="0028154F"/>
    <w:rsid w:val="002A7434"/>
    <w:rsid w:val="002C4B2B"/>
    <w:rsid w:val="002C51C7"/>
    <w:rsid w:val="002E0B63"/>
    <w:rsid w:val="002E72AF"/>
    <w:rsid w:val="002F02DB"/>
    <w:rsid w:val="00323F0F"/>
    <w:rsid w:val="003755F2"/>
    <w:rsid w:val="0038467E"/>
    <w:rsid w:val="00397FF3"/>
    <w:rsid w:val="00412795"/>
    <w:rsid w:val="00416098"/>
    <w:rsid w:val="00436674"/>
    <w:rsid w:val="00487D64"/>
    <w:rsid w:val="00493115"/>
    <w:rsid w:val="004C2D7F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F3A41"/>
    <w:rsid w:val="007F75CA"/>
    <w:rsid w:val="0080197E"/>
    <w:rsid w:val="00827AB6"/>
    <w:rsid w:val="00877E50"/>
    <w:rsid w:val="008909A4"/>
    <w:rsid w:val="008A0EB2"/>
    <w:rsid w:val="0094686C"/>
    <w:rsid w:val="0096654A"/>
    <w:rsid w:val="009768E6"/>
    <w:rsid w:val="00987774"/>
    <w:rsid w:val="009A2ABD"/>
    <w:rsid w:val="009B207E"/>
    <w:rsid w:val="009B32F8"/>
    <w:rsid w:val="009C3070"/>
    <w:rsid w:val="009D50D4"/>
    <w:rsid w:val="009E1F05"/>
    <w:rsid w:val="00A20933"/>
    <w:rsid w:val="00A46B01"/>
    <w:rsid w:val="00A71A73"/>
    <w:rsid w:val="00A92CB9"/>
    <w:rsid w:val="00A944DF"/>
    <w:rsid w:val="00AC4931"/>
    <w:rsid w:val="00AC712C"/>
    <w:rsid w:val="00AE2967"/>
    <w:rsid w:val="00B062A3"/>
    <w:rsid w:val="00BA1565"/>
    <w:rsid w:val="00BA5BD4"/>
    <w:rsid w:val="00BB7A80"/>
    <w:rsid w:val="00BD3C47"/>
    <w:rsid w:val="00BF791A"/>
    <w:rsid w:val="00C06BEA"/>
    <w:rsid w:val="00C224D9"/>
    <w:rsid w:val="00C36E68"/>
    <w:rsid w:val="00C44D39"/>
    <w:rsid w:val="00C465FE"/>
    <w:rsid w:val="00C944C8"/>
    <w:rsid w:val="00CA759E"/>
    <w:rsid w:val="00CB2BAB"/>
    <w:rsid w:val="00D06DF1"/>
    <w:rsid w:val="00D14EB1"/>
    <w:rsid w:val="00D2072E"/>
    <w:rsid w:val="00D3483F"/>
    <w:rsid w:val="00D61225"/>
    <w:rsid w:val="00DB48F6"/>
    <w:rsid w:val="00DF559B"/>
    <w:rsid w:val="00E11F92"/>
    <w:rsid w:val="00E14F37"/>
    <w:rsid w:val="00E3022D"/>
    <w:rsid w:val="00E86C30"/>
    <w:rsid w:val="00E90C30"/>
    <w:rsid w:val="00EB04D6"/>
    <w:rsid w:val="00ED2065"/>
    <w:rsid w:val="00F27895"/>
    <w:rsid w:val="00F36F70"/>
    <w:rsid w:val="00F420E5"/>
    <w:rsid w:val="00F73DA3"/>
    <w:rsid w:val="00FA3CFC"/>
    <w:rsid w:val="00FA470F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21</TotalTime>
  <Pages>1</Pages>
  <Words>166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2014-12-11T13:13:00Z</cp:lastPrinted>
  <dcterms:created xsi:type="dcterms:W3CDTF">2016-09-19T18:36:00Z</dcterms:created>
  <dcterms:modified xsi:type="dcterms:W3CDTF">2016-09-19T18:56:00Z</dcterms:modified>
</cp:coreProperties>
</file>